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39C22" w14:textId="77777777" w:rsidR="00A647E3" w:rsidRDefault="00A647E3" w:rsidP="00A647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DUFFIELD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fl.1396)</w:t>
      </w:r>
    </w:p>
    <w:p w14:paraId="4B79B20C" w14:textId="77777777" w:rsidR="00A647E3" w:rsidRDefault="00A647E3" w:rsidP="00A647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16B04D34" w14:textId="77777777" w:rsidR="00A647E3" w:rsidRDefault="00A647E3" w:rsidP="00A647E3">
      <w:pPr>
        <w:pStyle w:val="NoSpacing"/>
        <w:rPr>
          <w:rFonts w:cs="Times New Roman"/>
          <w:szCs w:val="24"/>
        </w:rPr>
      </w:pPr>
    </w:p>
    <w:p w14:paraId="048E8B60" w14:textId="77777777" w:rsidR="00A647E3" w:rsidRDefault="00A647E3" w:rsidP="00A647E3">
      <w:pPr>
        <w:pStyle w:val="NoSpacing"/>
        <w:rPr>
          <w:rFonts w:cs="Times New Roman"/>
          <w:szCs w:val="24"/>
        </w:rPr>
      </w:pPr>
    </w:p>
    <w:p w14:paraId="6B85A04A" w14:textId="77777777" w:rsidR="00A647E3" w:rsidRDefault="00A647E3" w:rsidP="00A647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1396</w:t>
      </w:r>
      <w:r>
        <w:rPr>
          <w:rFonts w:cs="Times New Roman"/>
          <w:szCs w:val="24"/>
        </w:rPr>
        <w:tab/>
        <w:t>Master of University College.</w:t>
      </w:r>
    </w:p>
    <w:p w14:paraId="00631C7D" w14:textId="77777777" w:rsidR="00A647E3" w:rsidRDefault="00A647E3" w:rsidP="00A647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p.75)</w:t>
      </w:r>
    </w:p>
    <w:p w14:paraId="7548A692" w14:textId="77777777" w:rsidR="00A647E3" w:rsidRDefault="00A647E3" w:rsidP="00A647E3">
      <w:pPr>
        <w:pStyle w:val="NoSpacing"/>
        <w:rPr>
          <w:rFonts w:cs="Times New Roman"/>
          <w:szCs w:val="24"/>
        </w:rPr>
      </w:pPr>
    </w:p>
    <w:p w14:paraId="7F2B33F6" w14:textId="77777777" w:rsidR="00A647E3" w:rsidRDefault="00A647E3" w:rsidP="00A647E3">
      <w:pPr>
        <w:pStyle w:val="NoSpacing"/>
        <w:rPr>
          <w:rFonts w:cs="Times New Roman"/>
          <w:szCs w:val="24"/>
        </w:rPr>
      </w:pPr>
    </w:p>
    <w:p w14:paraId="3775556F" w14:textId="77777777" w:rsidR="00A647E3" w:rsidRDefault="00A647E3" w:rsidP="00A647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November 2024</w:t>
      </w:r>
    </w:p>
    <w:p w14:paraId="6541DA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3C23B" w14:textId="77777777" w:rsidR="00A647E3" w:rsidRDefault="00A647E3" w:rsidP="009139A6">
      <w:r>
        <w:separator/>
      </w:r>
    </w:p>
  </w:endnote>
  <w:endnote w:type="continuationSeparator" w:id="0">
    <w:p w14:paraId="7AAD2D53" w14:textId="77777777" w:rsidR="00A647E3" w:rsidRDefault="00A647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50C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73F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868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9B1D1" w14:textId="77777777" w:rsidR="00A647E3" w:rsidRDefault="00A647E3" w:rsidP="009139A6">
      <w:r>
        <w:separator/>
      </w:r>
    </w:p>
  </w:footnote>
  <w:footnote w:type="continuationSeparator" w:id="0">
    <w:p w14:paraId="6AFC94F9" w14:textId="77777777" w:rsidR="00A647E3" w:rsidRDefault="00A647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3A5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E68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1B4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7E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647E3"/>
    <w:rsid w:val="00AE65F8"/>
    <w:rsid w:val="00BA00AB"/>
    <w:rsid w:val="00C71834"/>
    <w:rsid w:val="00CB4ED9"/>
    <w:rsid w:val="00D82F3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DB9B"/>
  <w15:chartTrackingRefBased/>
  <w15:docId w15:val="{6DF68F7D-08D4-4BF9-B273-93301715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2024-11-17T21:14:00Z</dcterms:created>
  <dcterms:modified xsi:type="dcterms:W3CDTF">2024-11-17T21:14:00Z</dcterms:modified>
</cp:coreProperties>
</file>